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92D01" w:rsidR="00640204" w:rsidP="00640204" w:rsidRDefault="00640204" w14:paraId="06b4739" w14:textId="06b4739">
      <w:pPr>
        <w:jc w:val="both"/>
        <w15:collapsed w:val="false"/>
      </w:pPr>
      <w:bookmarkStart w:name="_GoBack" w:id="0"/>
      <w:bookmarkEnd w:id="0"/>
      <w:r w:rsidRPr="00A92D01">
        <w:t>REPUBLIKA HRVATSKA</w:t>
      </w:r>
    </w:p>
    <w:p w:rsidRPr="00A92D01" w:rsidR="00A05E7C" w:rsidP="00A05E7C" w:rsidRDefault="00640204">
      <w:pPr>
        <w:jc w:val="both"/>
      </w:pPr>
      <w:r w:rsidRPr="00A92D01">
        <w:t>TRGOVAČKI SUD U RIJECI</w:t>
      </w:r>
    </w:p>
    <w:p w:rsidR="0035612B" w:rsidP="00640204" w:rsidRDefault="0035612B">
      <w:pPr>
        <w:jc w:val="center"/>
        <w:rPr>
          <w:bCs/>
        </w:rPr>
      </w:pPr>
    </w:p>
    <w:p w:rsidRPr="00A92D01" w:rsidR="00640204" w:rsidP="00640204" w:rsidRDefault="00640204">
      <w:pPr>
        <w:jc w:val="center"/>
        <w:rPr>
          <w:bCs/>
        </w:rPr>
      </w:pPr>
      <w:r w:rsidRPr="00A92D01">
        <w:rPr>
          <w:bCs/>
        </w:rPr>
        <w:t>Z A P I S N I K</w:t>
      </w:r>
    </w:p>
    <w:p w:rsidRPr="00A92D01" w:rsidR="00640204" w:rsidP="00980CE4" w:rsidRDefault="00640204">
      <w:pPr>
        <w:jc w:val="center"/>
      </w:pPr>
      <w:r w:rsidRPr="00A92D01">
        <w:rPr>
          <w:bCs/>
        </w:rPr>
        <w:t>od</w:t>
      </w:r>
      <w:r w:rsidRPr="00A92D01" w:rsidR="00A92D01">
        <w:rPr>
          <w:bCs/>
        </w:rPr>
        <w:t xml:space="preserve">  </w:t>
      </w:r>
      <w:r w:rsidR="003A15CC">
        <w:rPr>
          <w:bCs/>
        </w:rPr>
        <w:t>24. listopada 2019</w:t>
      </w:r>
      <w:r w:rsidRPr="00A92D01" w:rsidR="00A92D01">
        <w:rPr>
          <w:bCs/>
        </w:rPr>
        <w:t>.</w:t>
      </w:r>
      <w:r w:rsidRPr="00A92D01">
        <w:rPr>
          <w:bCs/>
        </w:rPr>
        <w:t xml:space="preserve"> </w:t>
      </w:r>
    </w:p>
    <w:p w:rsidRPr="00A92D01" w:rsidR="001C3B8F" w:rsidP="001C3B8F" w:rsidRDefault="001C3B8F">
      <w:pPr>
        <w:jc w:val="center"/>
      </w:pPr>
      <w:r w:rsidRPr="00A92D01">
        <w:t xml:space="preserve">Sastavljen kod Trgovačkog suda u Rijeci, radi izjašnjenja o prijedlogu i rasprave o uvjetima za otvaranje stečajnog postupka nad dužnikom </w:t>
      </w:r>
      <w:r w:rsidRPr="003A15CC" w:rsidR="003A15CC">
        <w:t>CONSULTING 1 jednostavno društvo s ograničenom odgovornošću za pružanje usluga, Rijeka, Milutina Barača 19, OIB: 96602397197, MBS: 040374204</w:t>
      </w:r>
    </w:p>
    <w:p w:rsidRPr="00A92D01" w:rsidR="00640204" w:rsidP="00640204" w:rsidRDefault="00640204">
      <w:pPr>
        <w:jc w:val="both"/>
      </w:pPr>
    </w:p>
    <w:p w:rsidRPr="00A92D01" w:rsidR="00640204" w:rsidP="00640204" w:rsidRDefault="00640204">
      <w:pPr>
        <w:jc w:val="both"/>
      </w:pPr>
      <w:r w:rsidRPr="00A92D01">
        <w:t>OD SUDA PRISUTNI:</w:t>
      </w:r>
    </w:p>
    <w:p w:rsidRPr="00A92D01" w:rsidR="00640204" w:rsidP="00640204" w:rsidRDefault="00EA010E">
      <w:pPr>
        <w:jc w:val="both"/>
      </w:pPr>
      <w:r w:rsidRPr="00A92D01">
        <w:t>Vera Jelenović</w:t>
      </w:r>
      <w:r w:rsidRPr="00A92D01" w:rsidR="00640204">
        <w:t xml:space="preserve">, </w:t>
      </w:r>
      <w:r w:rsidRPr="00A92D01" w:rsidR="00C341A6">
        <w:t>s</w:t>
      </w:r>
      <w:r w:rsidRPr="00A92D01" w:rsidR="00640204">
        <w:t>udac</w:t>
      </w:r>
    </w:p>
    <w:p w:rsidRPr="00A92D01" w:rsidR="00640204" w:rsidP="00640204" w:rsidRDefault="0007608B">
      <w:pPr>
        <w:jc w:val="both"/>
      </w:pPr>
      <w:r w:rsidRPr="00A92D01">
        <w:t>Danijela Fumić</w:t>
      </w:r>
      <w:r w:rsidRPr="00A92D01" w:rsidR="00640204">
        <w:t>, zapisničar</w:t>
      </w:r>
    </w:p>
    <w:p w:rsidRPr="00A92D01" w:rsidR="00F90B8D" w:rsidP="00640204" w:rsidRDefault="00F90B8D">
      <w:pPr>
        <w:jc w:val="both"/>
      </w:pPr>
    </w:p>
    <w:p w:rsidRPr="00A92D01" w:rsidR="00640204" w:rsidP="00F90B8D" w:rsidRDefault="00F3328A">
      <w:pPr>
        <w:jc w:val="center"/>
      </w:pPr>
      <w:r>
        <w:t>P</w:t>
      </w:r>
      <w:r w:rsidRPr="00A92D01" w:rsidR="00640204">
        <w:t xml:space="preserve">očetak u </w:t>
      </w:r>
      <w:r w:rsidRPr="00A92D01" w:rsidR="00A92D01">
        <w:t xml:space="preserve"> </w:t>
      </w:r>
      <w:r w:rsidR="003A15CC">
        <w:t>9,00</w:t>
      </w:r>
      <w:r w:rsidRPr="00A92D01" w:rsidR="00640204">
        <w:t xml:space="preserve"> sati.</w:t>
      </w:r>
    </w:p>
    <w:p w:rsidRPr="00A92D01" w:rsidR="00640204" w:rsidP="00640204" w:rsidRDefault="00640204">
      <w:pPr>
        <w:jc w:val="both"/>
      </w:pPr>
    </w:p>
    <w:p w:rsidRPr="00A92D01" w:rsidR="00640204" w:rsidP="00640204" w:rsidRDefault="00640204">
      <w:pPr>
        <w:jc w:val="both"/>
      </w:pPr>
      <w:r w:rsidRPr="00A92D01">
        <w:t>Utvrđuje se da su na današnje ročište pristupili:</w:t>
      </w:r>
    </w:p>
    <w:p w:rsidRPr="00A92D01" w:rsidR="00640204" w:rsidP="00640204" w:rsidRDefault="00056715">
      <w:pPr>
        <w:jc w:val="both"/>
      </w:pPr>
      <w:r w:rsidRPr="00A92D01">
        <w:t xml:space="preserve">Za </w:t>
      </w:r>
      <w:r w:rsidR="003A15CC">
        <w:t>Financijsku agenciju</w:t>
      </w:r>
      <w:r w:rsidRPr="00A92D01">
        <w:t xml:space="preserve">: </w:t>
      </w:r>
      <w:r w:rsidRPr="00A92D01" w:rsidR="00C11BF8">
        <w:t>nitko, dostava poziva uredna</w:t>
      </w:r>
    </w:p>
    <w:p w:rsidRPr="00A92D01" w:rsidR="00672FC7" w:rsidP="00640204" w:rsidRDefault="00672FC7">
      <w:pPr>
        <w:jc w:val="both"/>
      </w:pPr>
      <w:r w:rsidRPr="00A92D01">
        <w:t>Za dužnika: nitko, dostava poziva uredna</w:t>
      </w:r>
    </w:p>
    <w:p w:rsidRPr="00A92D01" w:rsidR="00640204" w:rsidP="00640204" w:rsidRDefault="00640204">
      <w:pPr>
        <w:jc w:val="both"/>
      </w:pPr>
    </w:p>
    <w:p w:rsidRPr="00A92D01" w:rsidR="001C3B8F" w:rsidP="001C3B8F" w:rsidRDefault="001C3B8F">
      <w:pPr>
        <w:ind w:firstLine="708"/>
        <w:jc w:val="both"/>
      </w:pPr>
      <w:r w:rsidRPr="00A92D01">
        <w:t xml:space="preserve">Sud je uvidom u prijedlog za stečaj </w:t>
      </w:r>
      <w:r w:rsidR="003A15CC">
        <w:t>i potvrdu</w:t>
      </w:r>
      <w:r w:rsidRPr="00A92D01">
        <w:t xml:space="preserve"> Financijske agencije od </w:t>
      </w:r>
      <w:r w:rsidRPr="00A92D01" w:rsidR="00A92D01">
        <w:t xml:space="preserve"> </w:t>
      </w:r>
      <w:r w:rsidR="003A15CC">
        <w:t>16. rujna 2019. (list 22 spisa)</w:t>
      </w:r>
      <w:r w:rsidRPr="00A92D01">
        <w:t xml:space="preserve">  utvrdio kako dužnik ispunjava uvjete za stečaj s obzirom da je nesposoban za plaćanje.</w:t>
      </w:r>
    </w:p>
    <w:p w:rsidR="003A15CC" w:rsidP="003A15CC" w:rsidRDefault="003A15CC">
      <w:pPr>
        <w:jc w:val="both"/>
        <w:rPr>
          <w:bCs/>
        </w:rPr>
      </w:pPr>
      <w:r>
        <w:t xml:space="preserve">Iz dužnikovog popisa imovine na listu 14 spisa </w:t>
      </w:r>
      <w:r>
        <w:rPr>
          <w:bCs/>
        </w:rPr>
        <w:t>za utvrditi je kako dužnik nema imovine dostatne za pokriće troškova stečajnog postupka.</w:t>
      </w:r>
    </w:p>
    <w:p w:rsidR="003A15CC" w:rsidP="003A15CC" w:rsidRDefault="003A15CC">
      <w:pPr>
        <w:jc w:val="both"/>
        <w:rPr>
          <w:bCs/>
        </w:rPr>
      </w:pPr>
      <w:r>
        <w:rPr>
          <w:bCs/>
        </w:rPr>
        <w:t>Za zaključiti je da bi se troškovi stečajnog postupka mogli podmiriti jedino ako bi netko predujmio minimalno 20.000,00 kn koji se iznos odnosi na 3.000,00 kn za izradu pečata, poštarinu, uredski materijal, bankovne troškove i sl., 6.000,00 kn vođenja računovodstva, 6.000,00 kn bruto troška nagrade stečajnog upravitelja, 3.000,00 kn naknade troškova stečajnog upravitelja, te 2.000,00 kn troška zbrinjavanja dokumentacije.</w:t>
      </w:r>
    </w:p>
    <w:p w:rsidR="003A15CC" w:rsidP="003A15CC" w:rsidRDefault="003A15CC">
      <w:pPr>
        <w:jc w:val="both"/>
        <w:rPr>
          <w:bCs/>
        </w:rPr>
      </w:pPr>
    </w:p>
    <w:p w:rsidR="003A15CC" w:rsidP="003A15CC" w:rsidRDefault="003A15CC">
      <w:pPr>
        <w:jc w:val="both"/>
        <w:rPr>
          <w:bCs/>
        </w:rPr>
      </w:pPr>
      <w:r>
        <w:rPr>
          <w:bCs/>
        </w:rPr>
        <w:t>Sud donosi</w:t>
      </w:r>
    </w:p>
    <w:p w:rsidR="003A15CC" w:rsidP="003A15CC" w:rsidRDefault="003A15CC">
      <w:pPr>
        <w:jc w:val="center"/>
        <w:rPr>
          <w:bCs/>
        </w:rPr>
      </w:pPr>
      <w:r>
        <w:rPr>
          <w:bCs/>
        </w:rPr>
        <w:t>r j e š e n j e</w:t>
      </w:r>
    </w:p>
    <w:p w:rsidR="003A15CC" w:rsidP="003A15CC" w:rsidRDefault="003A15CC">
      <w:pPr>
        <w:jc w:val="both"/>
      </w:pPr>
    </w:p>
    <w:p w:rsidRPr="0031775E" w:rsidR="003A15CC" w:rsidP="003A15CC" w:rsidRDefault="003A15CC">
      <w:pPr>
        <w:pStyle w:val="Default"/>
        <w:jc w:val="both"/>
        <w:rPr>
          <w:bCs/>
        </w:rPr>
      </w:pPr>
      <w:r>
        <w:t xml:space="preserve">I. Pozivaju se </w:t>
      </w:r>
      <w:r w:rsidRPr="0031775E">
        <w:t xml:space="preserve">osobe koje </w:t>
      </w:r>
      <w:r>
        <w:t xml:space="preserve">imaju pravni interes za provedbom stečajnoga postupka nad dužnikom   DEKLEVA </w:t>
      </w:r>
      <w:r>
        <w:rPr>
          <w:sz w:val="23"/>
          <w:szCs w:val="23"/>
        </w:rPr>
        <w:t xml:space="preserve">CONSULTING 1 jednostavno društvo s ograničenom odgovornošću za pružanje usluga, Rijeka, Milutina Barača 19, OIB: 96602397197, MBS: 040374204  </w:t>
      </w:r>
      <w:r w:rsidRPr="0031775E">
        <w:t>da u roku od 15 dana uplate predujam za namirenje troškova prethodnoga i otvorenoga stečajnog postupka</w:t>
      </w:r>
      <w:r>
        <w:t xml:space="preserve"> u iznosu od 20.000</w:t>
      </w:r>
      <w:r>
        <w:rPr>
          <w:bCs/>
        </w:rPr>
        <w:t xml:space="preserve">,00 </w:t>
      </w:r>
      <w:r>
        <w:t xml:space="preserve">kn na prolazni depozit suda koji se vodi kod Hrvatske poštanske banke d.d. Zagreb broj </w:t>
      </w:r>
      <w:r w:rsidRPr="0031775E">
        <w:rPr>
          <w:bCs/>
        </w:rPr>
        <w:t>HR59 2390 0011 3000 0270 3.</w:t>
      </w:r>
    </w:p>
    <w:p w:rsidR="003A15CC" w:rsidP="003A15CC" w:rsidRDefault="003A15CC">
      <w:pPr>
        <w:pStyle w:val="Default"/>
        <w:jc w:val="both"/>
      </w:pPr>
      <w:r>
        <w:t xml:space="preserve">II. </w:t>
      </w:r>
      <w:r w:rsidRPr="0031775E">
        <w:t>Ako osobe iz točke I. ovoga rješenja ne predujme traženi iznos, sud će donijeti rješenje o otvaranju i zaključenju stečajnoga postupka</w:t>
      </w:r>
      <w:r w:rsidRPr="0031775E">
        <w:rPr>
          <w:bCs/>
        </w:rPr>
        <w:t xml:space="preserve"> </w:t>
      </w:r>
      <w:r>
        <w:t xml:space="preserve">nad dužnikom DEKLEVA </w:t>
      </w:r>
      <w:r>
        <w:rPr>
          <w:sz w:val="23"/>
          <w:szCs w:val="23"/>
        </w:rPr>
        <w:t xml:space="preserve">CONSULTING 1 jednostavno društvo s ograničenom odgovornošću za pružanje usluga, Rijeka, Milutina Barača 19, OIB: 96602397197, MBS: 040374204  </w:t>
      </w:r>
      <w:r>
        <w:t>.</w:t>
      </w:r>
    </w:p>
    <w:p w:rsidR="003A15CC" w:rsidP="003A15CC" w:rsidRDefault="003A15CC">
      <w:pPr>
        <w:jc w:val="both"/>
      </w:pPr>
    </w:p>
    <w:p w:rsidR="003A15CC" w:rsidP="003A15CC" w:rsidRDefault="003A15CC">
      <w:pPr>
        <w:jc w:val="center"/>
      </w:pPr>
      <w:r>
        <w:t>Obrazloženje</w:t>
      </w:r>
    </w:p>
    <w:p w:rsidR="003A15CC" w:rsidP="003A15CC" w:rsidRDefault="003A15CC">
      <w:pPr>
        <w:jc w:val="center"/>
      </w:pPr>
    </w:p>
    <w:p w:rsidR="003A15CC" w:rsidP="003A15CC" w:rsidRDefault="003A15CC">
      <w:pPr>
        <w:jc w:val="both"/>
      </w:pPr>
      <w:r>
        <w:tab/>
        <w:t>Predlagatelj je podnio sudu prijedlog za otvaranje stečajnog postupka nad dužnikom</w:t>
      </w:r>
      <w:r w:rsidRPr="00BF2DB4">
        <w:rPr>
          <w:rFonts w:eastAsiaTheme="minorHAnsi"/>
          <w:lang w:eastAsia="en-US"/>
        </w:rPr>
        <w:t xml:space="preserve"> </w:t>
      </w:r>
      <w:r>
        <w:t xml:space="preserve">DEKLEVA </w:t>
      </w:r>
      <w:r>
        <w:rPr>
          <w:sz w:val="23"/>
          <w:szCs w:val="23"/>
        </w:rPr>
        <w:t xml:space="preserve">CONSULTING 1 jednostavno društvo s ograničenom odgovornošću za pružanje usluga, Rijeka, Milutina Barača 19, OIB: 96602397197, MBS: 040374204  </w:t>
      </w:r>
      <w:r>
        <w:t>.</w:t>
      </w:r>
    </w:p>
    <w:p w:rsidR="003A15CC" w:rsidP="003A15CC" w:rsidRDefault="003A15CC">
      <w:pPr>
        <w:ind w:firstLine="708"/>
        <w:jc w:val="both"/>
      </w:pPr>
      <w:r>
        <w:lastRenderedPageBreak/>
        <w:t>Dana 19. srpnja 2019. doneseno je rješenje ovog suda posl. br. St-328/2019-3 kojim je pokrenut prethodni postupak radi utvrđivanja uvjeta za otvaranje stečajnog postupka nad dužnikom.</w:t>
      </w:r>
    </w:p>
    <w:p w:rsidR="003A15CC" w:rsidP="003A15CC" w:rsidRDefault="003A15CC">
      <w:pPr>
        <w:ind w:firstLine="708"/>
        <w:jc w:val="both"/>
      </w:pPr>
      <w:r>
        <w:t xml:space="preserve">Uvidom u </w:t>
      </w:r>
      <w:r w:rsidRPr="003A15CC">
        <w:rPr>
          <w:bCs/>
        </w:rPr>
        <w:t>prijedlog za stečaj i potvrdu Financijske agencije od  16. rujna 2019. (list 22 spisa)</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003A15CC" w:rsidP="003A15CC" w:rsidRDefault="003A15CC">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9A0E09">
        <w:rPr>
          <w:bCs/>
        </w:rPr>
        <w:t>20.000,00 kn koji se iznos odnosi na 3.000,00 kn za izradu pečata, poštarinu, uredski materijal, bankovne troškove i sl., 6.000,00 kn vođenja računovodstva, 6.000,00 kn bruto troška nagrade stečajnog upravitelja, 3.000,00 kn naknade troškova stečajnog upravitelja, te 2.000,00 kn troška zbrinjavanja dokumentacije</w:t>
      </w:r>
      <w:r>
        <w:rPr>
          <w:bCs/>
        </w:rPr>
        <w:t>)</w:t>
      </w:r>
      <w:r>
        <w:rPr>
          <w:color w:val="000000"/>
        </w:rPr>
        <w:t>, sud će donijeti rješenje o otvaranju i zaključenju stečajnoga postupka.</w:t>
      </w:r>
    </w:p>
    <w:p w:rsidR="003A15CC" w:rsidP="003A15CC" w:rsidRDefault="003A15CC">
      <w:pPr>
        <w:ind w:firstLine="708"/>
        <w:jc w:val="both"/>
      </w:pPr>
      <w:r>
        <w:t>Slijedom navedenog, a na temelju citiranih zakonskih odredbi, odlučeno je kao u izreci ovog rješenja.</w:t>
      </w:r>
    </w:p>
    <w:p w:rsidR="003A15CC" w:rsidP="003A15CC" w:rsidRDefault="003A15CC">
      <w:pPr>
        <w:jc w:val="center"/>
      </w:pPr>
      <w:r>
        <w:t>Rijeka,  24. listopada 2019.</w:t>
      </w:r>
    </w:p>
    <w:p w:rsidR="003A15CC" w:rsidP="003A15CC" w:rsidRDefault="003A15CC"/>
    <w:p w:rsidR="003A15CC" w:rsidP="003A15CC" w:rsidRDefault="003A15CC">
      <w:pPr>
        <w:jc w:val="both"/>
      </w:pPr>
      <w:r>
        <w:t xml:space="preserve">                                                                                                        Sudac</w:t>
      </w:r>
    </w:p>
    <w:p w:rsidR="003A15CC" w:rsidP="003A15CC" w:rsidRDefault="003A15CC">
      <w:pPr>
        <w:jc w:val="both"/>
      </w:pPr>
      <w:r>
        <w:t xml:space="preserve">                                                                                                 Vera Jelenović </w:t>
      </w:r>
    </w:p>
    <w:p w:rsidR="003A15CC" w:rsidP="003A15CC" w:rsidRDefault="003A15CC"/>
    <w:p w:rsidR="00F3328A" w:rsidP="003A15CC" w:rsidRDefault="00F3328A">
      <w:pPr>
        <w:rPr>
          <w:lang w:eastAsia="en-US"/>
        </w:rPr>
      </w:pPr>
    </w:p>
    <w:p w:rsidR="0035612B" w:rsidP="003A15CC" w:rsidRDefault="0035612B">
      <w:pPr>
        <w:rPr>
          <w:lang w:eastAsia="en-US"/>
        </w:rPr>
      </w:pPr>
    </w:p>
    <w:p w:rsidR="003A15CC" w:rsidP="003A15CC" w:rsidRDefault="003A15CC">
      <w:pPr>
        <w:rPr>
          <w:lang w:eastAsia="en-US"/>
        </w:rPr>
      </w:pPr>
      <w:r>
        <w:rPr>
          <w:lang w:eastAsia="en-US"/>
        </w:rPr>
        <w:t>UPUTA O PRAVNOM LIJEKU:</w:t>
      </w:r>
    </w:p>
    <w:p w:rsidR="003A15CC" w:rsidP="003A15CC" w:rsidRDefault="003A15CC">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3A15CC" w:rsidP="003A15CC" w:rsidRDefault="003A15CC"/>
    <w:p w:rsidRPr="00A92D01" w:rsidR="00562FDC" w:rsidP="005F5614" w:rsidRDefault="00562FDC">
      <w:pPr>
        <w:jc w:val="both"/>
      </w:pPr>
    </w:p>
    <w:p w:rsidRPr="00A92D01" w:rsidR="00640204" w:rsidP="005F5614" w:rsidRDefault="00640204">
      <w:pPr>
        <w:jc w:val="center"/>
      </w:pPr>
      <w:r w:rsidRPr="00A92D01">
        <w:t xml:space="preserve">Dovršeno u </w:t>
      </w:r>
      <w:r w:rsidRPr="00A92D01" w:rsidR="00A92D01">
        <w:t xml:space="preserve"> </w:t>
      </w:r>
      <w:r w:rsidR="0035612B">
        <w:t>9</w:t>
      </w:r>
      <w:r w:rsidRPr="00A92D01" w:rsidR="00A92D01">
        <w:t>,0</w:t>
      </w:r>
      <w:r w:rsidR="0035612B">
        <w:t>5 sa</w:t>
      </w:r>
      <w:r w:rsidRPr="00A92D01">
        <w:t>ti.</w:t>
      </w:r>
    </w:p>
    <w:p w:rsidRPr="00A92D01" w:rsidR="00640204" w:rsidP="00640204" w:rsidRDefault="00640204">
      <w:pPr>
        <w:jc w:val="both"/>
      </w:pPr>
    </w:p>
    <w:p w:rsidRPr="00A92D01" w:rsidR="00D27C4C" w:rsidP="00D27C4C" w:rsidRDefault="001C3B8F">
      <w:pPr>
        <w:jc w:val="both"/>
      </w:pPr>
      <w:r w:rsidRPr="00A92D01">
        <w:tab/>
      </w:r>
      <w:r w:rsidRPr="00A92D01">
        <w:tab/>
      </w:r>
      <w:r w:rsidRPr="00A92D01">
        <w:tab/>
      </w:r>
      <w:r w:rsidRPr="00A92D01">
        <w:tab/>
      </w:r>
      <w:r w:rsidRPr="00A92D01">
        <w:tab/>
        <w:t xml:space="preserve"> S</w:t>
      </w:r>
      <w:r w:rsidRPr="00A92D01" w:rsidR="00D27C4C">
        <w:t xml:space="preserve">udac                        </w:t>
      </w:r>
    </w:p>
    <w:p w:rsidRPr="00A92D01" w:rsidR="00D27C4C" w:rsidP="00D27C4C" w:rsidRDefault="00D27C4C">
      <w:pPr>
        <w:jc w:val="both"/>
      </w:pPr>
    </w:p>
    <w:p w:rsidRPr="00A92D01" w:rsidR="00D27C4C" w:rsidP="00D27C4C" w:rsidRDefault="00D27C4C">
      <w:pPr>
        <w:jc w:val="both"/>
      </w:pPr>
      <w:r w:rsidRPr="00A92D01">
        <w:tab/>
      </w:r>
      <w:r w:rsidRPr="00A92D01">
        <w:tab/>
      </w:r>
      <w:r w:rsidRPr="00A92D01">
        <w:tab/>
      </w:r>
      <w:r w:rsidRPr="00A92D01">
        <w:tab/>
        <w:t xml:space="preserve">            Zapisničar        </w:t>
      </w:r>
      <w:r w:rsidRPr="00A92D01">
        <w:tab/>
      </w:r>
      <w:r w:rsidRPr="00A92D01">
        <w:tab/>
        <w:t xml:space="preserve">    Stranke   </w:t>
      </w:r>
    </w:p>
    <w:p w:rsidRPr="00A92D01" w:rsidR="00640204" w:rsidP="00640204" w:rsidRDefault="00640204">
      <w:pPr>
        <w:jc w:val="both"/>
      </w:pPr>
    </w:p>
    <w:p w:rsidRPr="00A92D01" w:rsidR="00640204" w:rsidP="00640204" w:rsidRDefault="00640204">
      <w:pPr>
        <w:jc w:val="both"/>
      </w:pPr>
    </w:p>
    <w:p w:rsidRPr="00A92D01" w:rsidR="00E21439" w:rsidRDefault="00E21439"/>
    <w:sectPr w:rsidRPr="00A92D01" w:rsidR="00E21439" w:rsidSect="00D45A52">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7B9E" w:rsidRDefault="00E77B9E">
      <w:r>
        <w:separator/>
      </w:r>
    </w:p>
  </w:endnote>
  <w:endnote w:type="continuationSeparator" w:id="0">
    <w:p w:rsidR="00E77B9E" w:rsidRDefault="00E77B9E">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232C7" w:rsidRDefault="000232C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232C7" w:rsidRDefault="000232C7">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232C7" w:rsidRDefault="000232C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E306A">
      <w:rPr>
        <w:rStyle w:val="Brojstranice"/>
        <w:noProof/>
      </w:rPr>
      <w:t>1</w:t>
    </w:r>
    <w:r>
      <w:rPr>
        <w:rStyle w:val="Brojstranice"/>
      </w:rPr>
      <w:fldChar w:fldCharType="end"/>
    </w:r>
  </w:p>
  <w:p w:rsidR="000232C7" w:rsidRDefault="000232C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7B9E" w:rsidRDefault="00E77B9E">
      <w:r>
        <w:separator/>
      </w:r>
    </w:p>
  </w:footnote>
  <w:footnote w:type="continuationSeparator" w:id="0">
    <w:p w:rsidR="00E77B9E" w:rsidRDefault="00E77B9E">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2FC7" w:rsidR="00C11BF8" w:rsidP="00C11BF8" w:rsidRDefault="00C11BF8">
    <w:pPr>
      <w:jc w:val="right"/>
    </w:pPr>
    <w:r w:rsidRPr="00672FC7">
      <w:t>Posl.br. 14 St-</w:t>
    </w:r>
    <w:r w:rsidR="00A92D01">
      <w:t xml:space="preserve"> </w:t>
    </w:r>
    <w:r w:rsidR="003A15CC">
      <w:t>328/2019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abstractNum w:abstractNumId="1">
    <w:nsid w:val="7FC0348C"/>
    <w:multiLevelType w:val="hybridMultilevel"/>
    <w:tmpl w:val="A2F63DAC"/>
    <w:lvl w:ilvl="0" w:tplc="9B82589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0EA"/>
    <w:rsid w:val="000232C7"/>
    <w:rsid w:val="00033E48"/>
    <w:rsid w:val="0004609E"/>
    <w:rsid w:val="00056715"/>
    <w:rsid w:val="0007608B"/>
    <w:rsid w:val="00080A08"/>
    <w:rsid w:val="00081B6E"/>
    <w:rsid w:val="00081D73"/>
    <w:rsid w:val="00083112"/>
    <w:rsid w:val="00085B83"/>
    <w:rsid w:val="00087064"/>
    <w:rsid w:val="000C73CD"/>
    <w:rsid w:val="000E306A"/>
    <w:rsid w:val="000F1948"/>
    <w:rsid w:val="001265A1"/>
    <w:rsid w:val="00127D19"/>
    <w:rsid w:val="001307C3"/>
    <w:rsid w:val="00131BFB"/>
    <w:rsid w:val="001330E9"/>
    <w:rsid w:val="00154F3A"/>
    <w:rsid w:val="0018660B"/>
    <w:rsid w:val="00187526"/>
    <w:rsid w:val="001A1D02"/>
    <w:rsid w:val="001C3B8F"/>
    <w:rsid w:val="001D0612"/>
    <w:rsid w:val="001E1995"/>
    <w:rsid w:val="001E33C9"/>
    <w:rsid w:val="001F6500"/>
    <w:rsid w:val="00225E1A"/>
    <w:rsid w:val="00227458"/>
    <w:rsid w:val="00237636"/>
    <w:rsid w:val="002409AC"/>
    <w:rsid w:val="00242CFF"/>
    <w:rsid w:val="002513CB"/>
    <w:rsid w:val="00256322"/>
    <w:rsid w:val="00257EAC"/>
    <w:rsid w:val="00290042"/>
    <w:rsid w:val="00297E80"/>
    <w:rsid w:val="002E1617"/>
    <w:rsid w:val="003317EC"/>
    <w:rsid w:val="003429FC"/>
    <w:rsid w:val="0035498E"/>
    <w:rsid w:val="0035612B"/>
    <w:rsid w:val="003851BE"/>
    <w:rsid w:val="00393C9F"/>
    <w:rsid w:val="00396724"/>
    <w:rsid w:val="003A15CC"/>
    <w:rsid w:val="003F57EC"/>
    <w:rsid w:val="003F70F7"/>
    <w:rsid w:val="00410421"/>
    <w:rsid w:val="00421046"/>
    <w:rsid w:val="0044560B"/>
    <w:rsid w:val="004776E9"/>
    <w:rsid w:val="004A3389"/>
    <w:rsid w:val="004A6550"/>
    <w:rsid w:val="004A6AE3"/>
    <w:rsid w:val="004C3D84"/>
    <w:rsid w:val="00552297"/>
    <w:rsid w:val="00562CA3"/>
    <w:rsid w:val="00562FDC"/>
    <w:rsid w:val="00567F16"/>
    <w:rsid w:val="00573452"/>
    <w:rsid w:val="00590E59"/>
    <w:rsid w:val="005A49AC"/>
    <w:rsid w:val="005B382F"/>
    <w:rsid w:val="005F24C9"/>
    <w:rsid w:val="005F5614"/>
    <w:rsid w:val="006065AB"/>
    <w:rsid w:val="00611D05"/>
    <w:rsid w:val="006233FF"/>
    <w:rsid w:val="006269DE"/>
    <w:rsid w:val="00627376"/>
    <w:rsid w:val="00640204"/>
    <w:rsid w:val="00657C00"/>
    <w:rsid w:val="00672FC7"/>
    <w:rsid w:val="007073E4"/>
    <w:rsid w:val="007114AB"/>
    <w:rsid w:val="007512B5"/>
    <w:rsid w:val="00754A0E"/>
    <w:rsid w:val="00763BD3"/>
    <w:rsid w:val="00773B2B"/>
    <w:rsid w:val="007748DB"/>
    <w:rsid w:val="007769B4"/>
    <w:rsid w:val="00781CA8"/>
    <w:rsid w:val="007B7857"/>
    <w:rsid w:val="007D36F8"/>
    <w:rsid w:val="007D450F"/>
    <w:rsid w:val="00802877"/>
    <w:rsid w:val="00803565"/>
    <w:rsid w:val="0080404E"/>
    <w:rsid w:val="00807CBE"/>
    <w:rsid w:val="00851540"/>
    <w:rsid w:val="0088464F"/>
    <w:rsid w:val="008B6023"/>
    <w:rsid w:val="008D1430"/>
    <w:rsid w:val="008F10EA"/>
    <w:rsid w:val="008F7A12"/>
    <w:rsid w:val="0090288D"/>
    <w:rsid w:val="009243F6"/>
    <w:rsid w:val="0093473E"/>
    <w:rsid w:val="00957D83"/>
    <w:rsid w:val="0096032A"/>
    <w:rsid w:val="00980CE4"/>
    <w:rsid w:val="009A2BC6"/>
    <w:rsid w:val="009A7EBA"/>
    <w:rsid w:val="009C539A"/>
    <w:rsid w:val="009D0A39"/>
    <w:rsid w:val="009E30E9"/>
    <w:rsid w:val="009F581D"/>
    <w:rsid w:val="00A022B2"/>
    <w:rsid w:val="00A05E7C"/>
    <w:rsid w:val="00A06A71"/>
    <w:rsid w:val="00A163F4"/>
    <w:rsid w:val="00A26EDE"/>
    <w:rsid w:val="00A47104"/>
    <w:rsid w:val="00A66F59"/>
    <w:rsid w:val="00A763C1"/>
    <w:rsid w:val="00A81A0D"/>
    <w:rsid w:val="00A92D01"/>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14AE"/>
    <w:rsid w:val="00C04324"/>
    <w:rsid w:val="00C11BF8"/>
    <w:rsid w:val="00C341A6"/>
    <w:rsid w:val="00C477A7"/>
    <w:rsid w:val="00C5457E"/>
    <w:rsid w:val="00C61523"/>
    <w:rsid w:val="00C750C5"/>
    <w:rsid w:val="00C81758"/>
    <w:rsid w:val="00C95B90"/>
    <w:rsid w:val="00CB1A4A"/>
    <w:rsid w:val="00CD24DE"/>
    <w:rsid w:val="00CD4F57"/>
    <w:rsid w:val="00CE2188"/>
    <w:rsid w:val="00CF7CFC"/>
    <w:rsid w:val="00D27C4C"/>
    <w:rsid w:val="00D36552"/>
    <w:rsid w:val="00D45A52"/>
    <w:rsid w:val="00D664DC"/>
    <w:rsid w:val="00D74BA3"/>
    <w:rsid w:val="00E20B22"/>
    <w:rsid w:val="00E21439"/>
    <w:rsid w:val="00E25A91"/>
    <w:rsid w:val="00E31AB5"/>
    <w:rsid w:val="00E60618"/>
    <w:rsid w:val="00E77B9E"/>
    <w:rsid w:val="00E91521"/>
    <w:rsid w:val="00E95D42"/>
    <w:rsid w:val="00EA010E"/>
    <w:rsid w:val="00ED3CC2"/>
    <w:rsid w:val="00EE1BB9"/>
    <w:rsid w:val="00EE4CF0"/>
    <w:rsid w:val="00F0201A"/>
    <w:rsid w:val="00F2602F"/>
    <w:rsid w:val="00F3328A"/>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4020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640204"/>
    <w:pPr>
      <w:tabs>
        <w:tab w:val="center" w:pos="4536"/>
        <w:tab w:val="right" w:pos="9072"/>
      </w:tabs>
    </w:pPr>
  </w:style>
  <w:style w:type="character" w:styleId="Brojstranice">
    <w:name w:val="page number"/>
    <w:basedOn w:val="Zadanifontodlomka"/>
    <w:rsid w:val="00640204"/>
  </w:style>
  <w:style w:type="character" w:styleId="tabletextfield" w:customStyle="true">
    <w:name w:val="table_text_field"/>
    <w:basedOn w:val="Zadanifontodlomka"/>
    <w:rsid w:val="00F47764"/>
  </w:style>
  <w:style w:type="paragraph" w:styleId="Tijeloteksta">
    <w:name w:val="Body Text"/>
    <w:basedOn w:val="Normal"/>
    <w:rsid w:val="007073E4"/>
    <w:pPr>
      <w:jc w:val="both"/>
    </w:pPr>
  </w:style>
  <w:style w:type="paragraph" w:styleId="Zaglavlje">
    <w:name w:val="header"/>
    <w:basedOn w:val="Normal"/>
    <w:link w:val="ZaglavljeChar"/>
    <w:uiPriority w:val="99"/>
    <w:rsid w:val="00C11BF8"/>
    <w:pPr>
      <w:tabs>
        <w:tab w:val="center" w:pos="4536"/>
        <w:tab w:val="right" w:pos="9072"/>
      </w:tabs>
    </w:pPr>
  </w:style>
  <w:style w:type="character" w:styleId="ZaglavljeChar" w:customStyle="true">
    <w:name w:val="Zaglavlje Char"/>
    <w:link w:val="Zaglavlje"/>
    <w:uiPriority w:val="99"/>
    <w:rsid w:val="00C11BF8"/>
    <w:rPr>
      <w:sz w:val="24"/>
      <w:szCs w:val="24"/>
    </w:rPr>
  </w:style>
  <w:style w:type="paragraph" w:styleId="Tekstbalonia">
    <w:name w:val="Balloon Text"/>
    <w:basedOn w:val="Normal"/>
    <w:link w:val="TekstbaloniaChar"/>
    <w:rsid w:val="00C11BF8"/>
    <w:rPr>
      <w:rFonts w:ascii="Tahoma" w:hAnsi="Tahoma" w:cs="Tahoma"/>
      <w:sz w:val="16"/>
      <w:szCs w:val="16"/>
    </w:rPr>
  </w:style>
  <w:style w:type="character" w:styleId="TekstbaloniaChar" w:customStyle="true">
    <w:name w:val="Tekst balončića Char"/>
    <w:link w:val="Tekstbalonia"/>
    <w:rsid w:val="00C11BF8"/>
    <w:rPr>
      <w:rFonts w:ascii="Tahoma" w:hAnsi="Tahoma" w:cs="Tahoma"/>
      <w:sz w:val="16"/>
      <w:szCs w:val="16"/>
    </w:rPr>
  </w:style>
  <w:style w:type="paragraph" w:styleId="Odlomakpopisa">
    <w:name w:val="List Paragraph"/>
    <w:basedOn w:val="Normal"/>
    <w:uiPriority w:val="34"/>
    <w:qFormat/>
    <w:rsid w:val="00F0201A"/>
    <w:pPr>
      <w:ind w:left="720"/>
      <w:contextualSpacing/>
    </w:pPr>
  </w:style>
  <w:style w:type="paragraph" w:styleId="Bezproreda">
    <w:name w:val="No Spacing"/>
    <w:uiPriority w:val="1"/>
    <w:qFormat/>
    <w:rsid w:val="00A92D01"/>
    <w:rPr>
      <w:rFonts w:asciiTheme="minorHAnsi" w:hAnsiTheme="minorHAnsi" w:eastAsiaTheme="minorHAnsi" w:cstheme="minorBidi"/>
      <w:sz w:val="22"/>
      <w:szCs w:val="22"/>
      <w:lang w:eastAsia="en-US"/>
    </w:rPr>
  </w:style>
  <w:style w:type="paragraph" w:styleId="Default" w:customStyle="true">
    <w:name w:val="Default"/>
    <w:rsid w:val="003A15CC"/>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0E306A"/>
    <w:rPr>
      <w:color w:val="808080"/>
      <w:bdr w:val="none" w:color="auto" w:sz="0" w:space="0"/>
      <w:shd w:val="clear" w:color="auto" w:fill="auto"/>
    </w:rPr>
  </w:style>
  <w:style w:type="character" w:styleId="eSPISCCParagraphDefaultFont" w:customStyle="true">
    <w:name w:val="eSPIS_CC_Paragraph Default Font"/>
    <w:basedOn w:val="Zadanifontodlomka"/>
    <w:rsid w:val="000E306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E306A"/>
    <w:rPr>
      <w:bdr w:val="none" w:color="auto" w:sz="0" w:space="0"/>
      <w:shd w:val="clear" w:color="auto" w:fill="FFFFCC"/>
      <w:lang w:val="hr-HR"/>
    </w:rPr>
  </w:style>
  <w:style w:type="character" w:styleId="PozadinaSvijetloCrvena" w:customStyle="true">
    <w:name w:val="Pozadina_SvijetloCrvena"/>
    <w:basedOn w:val="eSPISCCParagraphDefaultFont"/>
    <w:rsid w:val="000E306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E306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Odlomakpopisa" w:type="paragraph">
    <w:name w:val="List Paragraph"/>
    <w:basedOn w:val="Normal"/>
    <w:uiPriority w:val="34"/>
    <w:qFormat/>
    <w:rsid w:val="00F0201A"/>
    <w:pPr>
      <w:ind w:left="720"/>
      <w:contextualSpacing/>
    </w:pPr>
  </w:style>
  <w:style w:styleId="Bezproreda" w:type="paragraph">
    <w:name w:val="No Spacing"/>
    <w:uiPriority w:val="1"/>
    <w:qFormat/>
    <w:rsid w:val="00A92D01"/>
    <w:rPr>
      <w:rFonts w:asciiTheme="minorHAnsi" w:cstheme="minorBidi" w:eastAsiaTheme="minorHAnsi" w:hAnsiTheme="minorHAnsi"/>
      <w:sz w:val="22"/>
      <w:szCs w:val="22"/>
      <w:lang w:eastAsia="en-US"/>
    </w:rPr>
  </w:style>
  <w:style w:customStyle="1" w:styleId="Default" w:type="paragraph">
    <w:name w:val="Default"/>
    <w:rsid w:val="003A15CC"/>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0E306A"/>
    <w:rPr>
      <w:color w:val="808080"/>
      <w:bdr w:color="auto" w:space="0" w:sz="0" w:val="none"/>
      <w:shd w:color="auto" w:fill="auto" w:val="clear"/>
    </w:rPr>
  </w:style>
  <w:style w:customStyle="1" w:styleId="eSPISCCParagraphDefaultFont" w:type="character">
    <w:name w:val="eSPIS_CC_Paragraph Default Font"/>
    <w:basedOn w:val="Zadanifontodlomka"/>
    <w:rsid w:val="000E30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06A"/>
    <w:rPr>
      <w:bdr w:color="auto" w:space="0" w:sz="0" w:val="none"/>
      <w:shd w:color="auto" w:fill="FFFFCC" w:val="clear"/>
      <w:lang w:val="hr-HR"/>
    </w:rPr>
  </w:style>
  <w:style w:customStyle="1" w:styleId="PozadinaSvijetloCrvena" w:type="character">
    <w:name w:val="Pozadina_SvijetloCrvena"/>
    <w:basedOn w:val="eSPISCCParagraphDefaultFont"/>
    <w:rsid w:val="000E30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06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val="none" w:color="auto" w:sz="0" w:space="0"/>
        <w:left w:val="none" w:color="auto" w:sz="0" w:space="0"/>
        <w:bottom w:val="none" w:color="auto" w:sz="0" w:space="0"/>
        <w:right w:val="none" w:color="auto" w:sz="0" w:space="0"/>
      </w:divBdr>
    </w:div>
    <w:div w:id="262080481">
      <w:bodyDiv w:val="true"/>
      <w:marLeft w:val="0"/>
      <w:marRight w:val="0"/>
      <w:marTop w:val="0"/>
      <w:marBottom w:val="0"/>
      <w:divBdr>
        <w:top w:val="none" w:color="auto" w:sz="0" w:space="0"/>
        <w:left w:val="none" w:color="auto" w:sz="0" w:space="0"/>
        <w:bottom w:val="none" w:color="auto" w:sz="0" w:space="0"/>
        <w:right w:val="none" w:color="auto" w:sz="0" w:space="0"/>
      </w:divBdr>
    </w:div>
    <w:div w:id="277686369">
      <w:bodyDiv w:val="true"/>
      <w:marLeft w:val="0"/>
      <w:marRight w:val="0"/>
      <w:marTop w:val="0"/>
      <w:marBottom w:val="0"/>
      <w:divBdr>
        <w:top w:val="none" w:color="auto" w:sz="0" w:space="0"/>
        <w:left w:val="none" w:color="auto" w:sz="0" w:space="0"/>
        <w:bottom w:val="none" w:color="auto" w:sz="0" w:space="0"/>
        <w:right w:val="none" w:color="auto" w:sz="0" w:space="0"/>
      </w:divBdr>
    </w:div>
    <w:div w:id="328365950">
      <w:bodyDiv w:val="true"/>
      <w:marLeft w:val="0"/>
      <w:marRight w:val="0"/>
      <w:marTop w:val="0"/>
      <w:marBottom w:val="0"/>
      <w:divBdr>
        <w:top w:val="none" w:color="auto" w:sz="0" w:space="0"/>
        <w:left w:val="none" w:color="auto" w:sz="0" w:space="0"/>
        <w:bottom w:val="none" w:color="auto" w:sz="0" w:space="0"/>
        <w:right w:val="none" w:color="auto" w:sz="0" w:space="0"/>
      </w:divBdr>
    </w:div>
    <w:div w:id="510336971">
      <w:bodyDiv w:val="true"/>
      <w:marLeft w:val="0"/>
      <w:marRight w:val="0"/>
      <w:marTop w:val="0"/>
      <w:marBottom w:val="0"/>
      <w:divBdr>
        <w:top w:val="none" w:color="auto" w:sz="0" w:space="0"/>
        <w:left w:val="none" w:color="auto" w:sz="0" w:space="0"/>
        <w:bottom w:val="none" w:color="auto" w:sz="0" w:space="0"/>
        <w:right w:val="none" w:color="auto" w:sz="0" w:space="0"/>
      </w:divBdr>
    </w:div>
    <w:div w:id="1519193285">
      <w:bodyDiv w:val="true"/>
      <w:marLeft w:val="0"/>
      <w:marRight w:val="0"/>
      <w:marTop w:val="0"/>
      <w:marBottom w:val="0"/>
      <w:divBdr>
        <w:top w:val="none" w:color="auto" w:sz="0" w:space="0"/>
        <w:left w:val="none" w:color="auto" w:sz="0" w:space="0"/>
        <w:bottom w:val="none" w:color="auto" w:sz="0" w:space="0"/>
        <w:right w:val="none" w:color="auto" w:sz="0" w:space="0"/>
      </w:divBdr>
    </w:div>
    <w:div w:id="16637759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listopada 2019.</izvorni_sadrzaj>
    <derivirana_varijabla naziv="DomainObject.PlaniraniZavrsetakDatum_1">24. listopada 2019.</derivirana_varijabla>
  </DomainObject.PlaniraniZavrsetakDatum>
  <DomainObject.PlaniraniPocetakDatum>
    <izvorni_sadrzaj>24. listopada 2019.</izvorni_sadrzaj>
    <derivirana_varijabla naziv="DomainObject.PlaniraniPocetakDatum_1">24.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2019.</izvorni_sadrzaj>
    <derivirana_varijabla naziv="DomainObject.Zapisnik.DatumKreiranja_1">24. listopada 2019.</derivirana_varijabla>
  </DomainObject.Zapisnik.DatumKreiranja>
  <DomainObject.Zapisnik.ImovinskaKorist>
    <izvorni_sadrzaj/>
    <derivirana_varijabla naziv="DomainObject.Zapisnik.ImovinskaKorist_1"/>
  </DomainObject.Zapisnik.ImovinskaKorist>
  <DomainObject.Zapisnik.Oznaka>
    <izvorni_sadrzaj>St-328/2019-7</izvorni_sadrzaj>
    <derivirana_varijabla naziv="DomainObject.Zapisnik.Oznaka_1">St-328/2019-7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2019.</izvorni_sadrzaj>
    <derivirana_varijabla naziv="DomainObject.Predmet.DatumOsnivanja_1">18.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St-328/2019</izvorni_sadrzaj>
    <derivirana_varijabla naziv="DomainObject.Predmet.OznakaBroj_1">St-328/2019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St-427/19</izvorni_sadrzaj>
    <derivirana_varijabla naziv="DomainObject.Predmet.PrimjedbaSuca_1">Veza 14 St-427/19</derivirana_varijabla>
  </DomainObject.Predmet.PrimjedbaSuca>
  <DomainObject.Predmet.ProtustrankaFormated>
    <izvorni_sadrzaj>  DEKLEVA CONSULTING 1 j.d.o.o.</izvorni_sadrzaj>
    <derivirana_varijabla naziv="DomainObject.Predmet.ProtustrankaFormated_1">  DEKLEVA CONSULTING 1 j.d.o.o.</derivirana_varijabla>
  </DomainObject.Predmet.ProtustrankaFormated>
  <DomainObject.Predmet.ProtustrankaFormatedOIB>
    <izvorni_sadrzaj>  DEKLEVA CONSULTING 1 j.d.o.o., OIB 96602397197</izvorni_sadrzaj>
    <derivirana_varijabla naziv="DomainObject.Predmet.ProtustrankaFormatedOIB_1">  DEKLEVA CONSULTING 1 j.d.o.o., OIB 96602397197</derivirana_varijabla>
  </DomainObject.Predmet.ProtustrankaFormatedOIB>
  <DomainObject.Predmet.ProtustrankaFormatedWithAdress>
    <izvorni_sadrzaj> DEKLEVA CONSULTING 1 j.d.o.o., Milutina Barača 19, 51000 Rijeka</izvorni_sadrzaj>
    <derivirana_varijabla naziv="DomainObject.Predmet.ProtustrankaFormatedWithAdress_1"> DEKLEVA CONSULTING 1 j.d.o.o., Milutina Barača 19, 51000 Rijeka</derivirana_varijabla>
  </DomainObject.Predmet.ProtustrankaFormatedWithAdress>
  <DomainObject.Predmet.ProtustrankaFormatedWithAdressOIB>
    <izvorni_sadrzaj> DEKLEVA CONSULTING 1 j.d.o.o., OIB 96602397197, Milutina Barača 19, 51000 Rijeka</izvorni_sadrzaj>
    <derivirana_varijabla naziv="DomainObject.Predmet.ProtustrankaFormatedWithAdressOIB_1"> DEKLEVA CONSULTING 1 j.d.o.o., OIB 96602397197, Milutina Barača 19, 51000 Rijeka</derivirana_varijabla>
  </DomainObject.Predmet.ProtustrankaFormatedWithAdressOIB>
  <DomainObject.Predmet.ProtustrankaWithAdress>
    <izvorni_sadrzaj>DEKLEVA CONSULTING 1 j.d.o.o. Milutina Barača 19, 51000 Rijeka</izvorni_sadrzaj>
    <derivirana_varijabla naziv="DomainObject.Predmet.ProtustrankaWithAdress_1">DEKLEVA CONSULTING 1 j.d.o.o. Milutina Barača 19, 51000 Rijeka</derivirana_varijabla>
  </DomainObject.Predmet.ProtustrankaWithAdress>
  <DomainObject.Predmet.ProtustrankaWithAdressOIB>
    <izvorni_sadrzaj>DEKLEVA CONSULTING 1 j.d.o.o., OIB 96602397197, Milutina Barača 19, 51000 Rijeka</izvorni_sadrzaj>
    <derivirana_varijabla naziv="DomainObject.Predmet.ProtustrankaWithAdressOIB_1">DEKLEVA CONSULTING 1 j.d.o.o., OIB 96602397197, Milutina Barača 19, 51000 Rijeka</derivirana_varijabla>
  </DomainObject.Predmet.ProtustrankaWithAdressOIB>
  <DomainObject.Predmet.ProtustrankaNazivFormated>
    <izvorni_sadrzaj>DEKLEVA CONSULTING 1 j.d.o.o.</izvorni_sadrzaj>
    <derivirana_varijabla naziv="DomainObject.Predmet.ProtustrankaNazivFormated_1">DEKLEVA CONSULTING 1 j.d.o.o.</derivirana_varijabla>
  </DomainObject.Predmet.ProtustrankaNazivFormated>
  <DomainObject.Predmet.ProtustrankaNazivFormatedOIB>
    <izvorni_sadrzaj>DEKLEVA CONSULTING 1 j.d.o.o., OIB 96602397197</izvorni_sadrzaj>
    <derivirana_varijabla naziv="DomainObject.Predmet.ProtustrankaNazivFormatedOIB_1">DEKLEVA CONSULTING 1 j.d.o.o., OIB 96602397197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DARKO DUKIĆ</izvorni_sadrzaj>
    <derivirana_varijabla naziv="DomainObject.Predmet.StrankaFormated_1">  FINA  Rijeka; DARKO DUKIĆ</derivirana_varijabla>
  </DomainObject.Predmet.StrankaFormated>
  <DomainObject.Predmet.StrankaFormatedOIB>
    <izvorni_sadrzaj>  FINA  Rijeka, OIB 85821130368; DARKO DUKIĆ, OIB 88576471975</izvorni_sadrzaj>
    <derivirana_varijabla naziv="DomainObject.Predmet.StrankaFormatedOIB_1">  FINA  Rijeka, OIB 85821130368; DARKO DUKIĆ, OIB 88576471975</derivirana_varijabla>
  </DomainObject.Predmet.StrankaFormatedOIB>
  <DomainObject.Predmet.StrankaFormatedWithAdress>
    <izvorni_sadrzaj> FINA  Rijeka, Frana Kurelca 8, 51000 Rijeka; DARKO DUKIĆ, 1. Istarske čete 3, 51410 Opatija</izvorni_sadrzaj>
    <derivirana_varijabla naziv="DomainObject.Predmet.StrankaFormatedWithAdress_1"> FINA  Rijeka, Frana Kurelca 8, 51000 Rijeka; DARKO DUKIĆ, 1. Istarske čete 3, 51410 Opatija</derivirana_varijabla>
  </DomainObject.Predmet.StrankaFormatedWithAdress>
  <DomainObject.Predmet.StrankaFormatedWithAdressOIB>
    <izvorni_sadrzaj> FINA  Rijeka, OIB 85821130368, Frana Kurelca 8, 51000 Rijeka; DARKO DUKIĆ, OIB 88576471975, 1. Istarske čete 3, 51410 Opatija</izvorni_sadrzaj>
    <derivirana_varijabla naziv="DomainObject.Predmet.StrankaFormatedWithAdressOIB_1"> FINA  Rijeka, OIB 85821130368, Frana Kurelca 8, 51000 Rijeka; DARKO DUKIĆ, OIB 88576471975, 1. Istarske čete 3, 51410 Opatija</derivirana_varijabla>
  </DomainObject.Predmet.StrankaFormatedWithAdressOIB>
  <DomainObject.Predmet.StrankaWithAdress>
    <izvorni_sadrzaj>FINA  Rijeka Frana Kurelca 8,51000 Rijeka,DARKO DUKIĆ 1. Istarske čete 3,51410 Opatija</izvorni_sadrzaj>
    <derivirana_varijabla naziv="DomainObject.Predmet.StrankaWithAdress_1">FINA  Rijeka Frana Kurelca 8,51000 Rijeka,DARKO DUKIĆ 1. Istarske čete 3,51410 Opatija</derivirana_varijabla>
  </DomainObject.Predmet.StrankaWithAdress>
  <DomainObject.Predmet.StrankaWithAdressOIB>
    <izvorni_sadrzaj>FINA  Rijeka, OIB 85821130368, Frana Kurelca 8,51000 Rijeka,DARKO DUKIĆ, OIB 88576471975, 1. Istarske čete 3,51410 Opatija</izvorni_sadrzaj>
    <derivirana_varijabla naziv="DomainObject.Predmet.StrankaWithAdressOIB_1">FINA  Rijeka, OIB 85821130368, Frana Kurelca 8,51000 Rijeka,DARKO DUKIĆ, OIB 88576471975, 1. Istarske čete 3,51410 Opatija</derivirana_varijabla>
  </DomainObject.Predmet.StrankaWithAdressOIB>
  <DomainObject.Predmet.StrankaNazivFormated>
    <izvorni_sadrzaj>FINA  Rijeka,DARKO DUKIĆ</izvorni_sadrzaj>
    <derivirana_varijabla naziv="DomainObject.Predmet.StrankaNazivFormated_1">FINA  Rijeka,DARKO DUKIĆ</derivirana_varijabla>
  </DomainObject.Predmet.StrankaNazivFormated>
  <DomainObject.Predmet.StrankaNazivFormatedOIB>
    <izvorni_sadrzaj>FINA  Rijeka, OIB 85821130368,DARKO DUKIĆ, OIB 88576471975</izvorni_sadrzaj>
    <derivirana_varijabla naziv="DomainObject.Predmet.StrankaNazivFormatedOIB_1">FINA  Rijeka, OIB 85821130368,DARKO DUKIĆ, OIB 88576471975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tem>DARKO DUKIĆ</item>
    </izvorni_sadrzaj>
    <derivirana_varijabla naziv="DomainObject.Predmet.StrankaListFormated_1">
      <item>FINA  Rijeka</item>
      <item>DARKO DUKIĆ</item>
    </derivirana_varijabla>
  </DomainObject.Predmet.StrankaListFormated>
  <DomainObject.Predmet.StrankaListFormatedOIB>
    <izvorni_sadrzaj>
      <item>FINA  Rijeka, OIB 85821130368</item>
      <item>DARKO DUKIĆ, OIB 88576471975</item>
    </izvorni_sadrzaj>
    <derivirana_varijabla naziv="DomainObject.Predmet.StrankaListFormatedOIB_1">
      <item>FINA  Rijeka, OIB 85821130368</item>
      <item>DARKO DUKIĆ, OIB 88576471975</item>
    </derivirana_varijabla>
  </DomainObject.Predmet.StrankaListFormatedOIB>
  <DomainObject.Predmet.StrankaListFormatedWithAdress>
    <izvorni_sadrzaj>
      <item>FINA  Rijeka, Frana Kurelca 8, 51000 Rijeka</item>
      <item>DARKO DUKIĆ, 1. Istarske čete 3, 51410 Opatija</item>
    </izvorni_sadrzaj>
    <derivirana_varijabla naziv="DomainObject.Predmet.StrankaListFormatedWithAdress_1">
      <item>FINA  Rijeka, Frana Kurelca 8, 51000 Rijeka</item>
      <item>DARKO DUKIĆ, 1. Istarske čete 3, 51410 Opatija</item>
    </derivirana_varijabla>
  </DomainObject.Predmet.StrankaListFormatedWithAdress>
  <DomainObject.Predmet.StrankaListFormatedWithAdressOIB>
    <izvorni_sadrzaj>
      <item>FINA  Rijeka, OIB 85821130368, Frana Kurelca 8, 51000 Rijeka</item>
      <item>DARKO DUKIĆ, OIB 88576471975, 1. Istarske čete 3, 51410 Opatija</item>
    </izvorni_sadrzaj>
    <derivirana_varijabla naziv="DomainObject.Predmet.StrankaListFormatedWithAdressOIB_1">
      <item>FINA  Rijeka, OIB 85821130368, Frana Kurelca 8, 51000 Rijeka</item>
      <item>DARKO DUKIĆ, OIB 88576471975, 1. Istarske čete 3, 51410 Opatija</item>
    </derivirana_varijabla>
  </DomainObject.Predmet.StrankaListFormatedWithAdressOIB>
  <DomainObject.Predmet.StrankaListNazivFormated>
    <izvorni_sadrzaj>
      <item>FINA  Rijeka</item>
      <item>DARKO DUKIĆ</item>
    </izvorni_sadrzaj>
    <derivirana_varijabla naziv="DomainObject.Predmet.StrankaListNazivFormated_1">
      <item>FINA  Rijeka</item>
      <item>DARKO DUKIĆ</item>
    </derivirana_varijabla>
  </DomainObject.Predmet.StrankaListNazivFormated>
  <DomainObject.Predmet.StrankaListNazivFormatedOIB>
    <izvorni_sadrzaj>
      <item>FINA  Rijeka, OIB 85821130368</item>
      <item>DARKO DUKIĆ, OIB 88576471975</item>
    </izvorni_sadrzaj>
    <derivirana_varijabla naziv="DomainObject.Predmet.StrankaListNazivFormatedOIB_1">
      <item>FINA  Rijeka, OIB 85821130368</item>
      <item>DARKO DUKIĆ, OIB 88576471975</item>
    </derivirana_varijabla>
  </DomainObject.Predmet.StrankaListNazivFormatedOIB>
  <DomainObject.Predmet.ProtuStrankaListFormated>
    <izvorni_sadrzaj>
      <item>DEKLEVA CONSULTING 1 j.d.o.o.</item>
    </izvorni_sadrzaj>
    <derivirana_varijabla naziv="DomainObject.Predmet.ProtuStrankaListFormated_1">
      <item>DEKLEVA CONSULTING 1 j.d.o.o.</item>
    </derivirana_varijabla>
  </DomainObject.Predmet.ProtuStrankaListFormated>
  <DomainObject.Predmet.ProtuStrankaListFormatedOIB>
    <izvorni_sadrzaj>
      <item>DEKLEVA CONSULTING 1 j.d.o.o., OIB 96602397197</item>
    </izvorni_sadrzaj>
    <derivirana_varijabla naziv="DomainObject.Predmet.ProtuStrankaListFormatedOIB_1">
      <item>DEKLEVA CONSULTING 1 j.d.o.o., OIB 96602397197</item>
    </derivirana_varijabla>
  </DomainObject.Predmet.ProtuStrankaListFormatedOIB>
  <DomainObject.Predmet.ProtuStrankaListFormatedWithAdress>
    <izvorni_sadrzaj>
      <item>DEKLEVA CONSULTING 1 j.d.o.o., Milutina Barača 19, 51000 Rijeka</item>
    </izvorni_sadrzaj>
    <derivirana_varijabla naziv="DomainObject.Predmet.ProtuStrankaListFormatedWithAdress_1">
      <item>DEKLEVA CONSULTING 1 j.d.o.o., Milutina Barača 19, 51000 Rijeka</item>
    </derivirana_varijabla>
  </DomainObject.Predmet.ProtuStrankaListFormatedWithAdress>
  <DomainObject.Predmet.ProtuStrankaListFormatedWithAdressOIB>
    <izvorni_sadrzaj>
      <item>DEKLEVA CONSULTING 1 j.d.o.o., OIB 96602397197, Milutina Barača 19, 51000 Rijeka</item>
    </izvorni_sadrzaj>
    <derivirana_varijabla naziv="DomainObject.Predmet.ProtuStrankaListFormatedWithAdressOIB_1">
      <item>DEKLEVA CONSULTING 1 j.d.o.o., OIB 96602397197, Milutina Barača 19, 51000 Rijeka</item>
    </derivirana_varijabla>
  </DomainObject.Predmet.ProtuStrankaListFormatedWithAdressOIB>
  <DomainObject.Predmet.ProtuStrankaListNazivFormated>
    <izvorni_sadrzaj>
      <item>DEKLEVA CONSULTING 1 j.d.o.o.</item>
    </izvorni_sadrzaj>
    <derivirana_varijabla naziv="DomainObject.Predmet.ProtuStrankaListNazivFormated_1">
      <item>DEKLEVA CONSULTING 1 j.d.o.o.</item>
    </derivirana_varijabla>
  </DomainObject.Predmet.ProtuStrankaListNazivFormated>
  <DomainObject.Predmet.ProtuStrankaListNazivFormatedOIB>
    <izvorni_sadrzaj>
      <item>DEKLEVA CONSULTING 1 j.d.o.o., OIB 96602397197</item>
    </izvorni_sadrzaj>
    <derivirana_varijabla naziv="DomainObject.Predmet.ProtuStrankaListNazivFormatedOIB_1">
      <item>DEKLEVA CONSULTING 1 j.d.o.o., OIB 96602397197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listopada 2019.</izvorni_sadrzaj>
    <derivirana_varijabla naziv="DomainObject.Datum_1">24. listopada 2019.</derivirana_varijabla>
  </DomainObject.Datum>
  <DomainObject.PoslovniBrojDokumenta>
    <izvorni_sadrzaj>St-328/2019-7</izvorni_sadrzaj>
    <derivirana_varijabla naziv="DomainObject.PoslovniBrojDokumenta_1">St-328/2019-7</derivirana_varijabla>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DEKLEVA CONSULTING 1 j.d.o.o.</izvorni_sadrzaj>
    <derivirana_varijabla naziv="DomainObject.Predmet.ProtustrankaIDrugi_1">DEKLEVA CONSULTING 1 j.d.o.o.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DEKLEVA CONSULTING 1 j.d.o.o., OIB 96602397197, Milutina Barača 19, 51000 Rijeka</izvorni_sadrzaj>
    <derivirana_varijabla naziv="DomainObject.Predmet.ProtustrankaIDrugiAdressOIB_1">DEKLEVA CONSULTING 1 j.d.o.o., OIB 96602397197,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DEKLEVA CONSULTING 1 j.d.o.o.</item>
      <item>DARKO DUKIĆ</item>
    </izvorni_sadrzaj>
    <derivirana_varijabla naziv="DomainObject.Predmet.SudioniciListNaziv_1">
      <item>FINA  Rijeka</item>
      <item>DEKLEVA CONSULTING 1 j.d.o.o.</item>
      <item>DARKO DUKIĆ</item>
    </derivirana_varijabla>
  </DomainObject.Predmet.SudioniciListNaziv>
  <DomainObject.Predmet.SudioniciListAdressOIB>
    <izvorni_sadrzaj>
      <item>FINA  Rijeka, OIB 85821130368, Frana Kurelca 8,51000 Rijeka</item>
      <item>DEKLEVA CONSULTING 1 j.d.o.o., OIB 96602397197, Milutina Barača 19,51000 Rijeka</item>
      <item>DARKO DUKIĆ, OIB 88576471975, 1. Istarske čete 3,51410 Opatija</item>
    </izvorni_sadrzaj>
    <derivirana_varijabla naziv="DomainObject.Predmet.SudioniciListAdressOIB_1">
      <item>FINA  Rijeka, OIB 85821130368, Frana Kurelca 8,51000 Rijeka</item>
      <item>DEKLEVA CONSULTING 1 j.d.o.o., OIB 96602397197, Milutina Barača 19,51000 Rijeka</item>
      <item>DARKO DUKIĆ, OIB 88576471975, 1. Istarske čete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96602397197</item>
      <item>, OIB 88576471975</item>
    </izvorni_sadrzaj>
    <derivirana_varijabla naziv="DomainObject.Predmet.SudioniciListNazivOIB_1">
      <item>, OIB 85821130368</item>
      <item>, OIB 96602397197</item>
      <item>, OIB 88576471975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Trgovački sud Rijeka</properties:Company>
  <properties:Pages>2</properties:Pages>
  <properties:Words>676</properties:Words>
  <properties:Characters>3812</properties:Characters>
  <properties:Lines>92</properties:Lines>
  <properties:Paragraphs>33</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2019-10-24T07:06:00Z</dcterms:created>
  <dc:creator>korlevicd</dc:creator>
  <cp:lastModifiedBy>Danijela Fumić</cp:lastModifiedBy>
  <cp:lastPrinted>2008-02-07T06:29:00Z</cp:lastPrinted>
  <dcterms:modified xmlns:xsi="http://www.w3.org/2001/XMLSchema-instance" xsi:type="dcterms:W3CDTF">2019-10-24T07:07:00Z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St-328/2019-7 / Zapisnik - Ročište radi rasprave o uvjetima za otvaranje steč. post. (328 19 zapisnik prethodni.docx)</vt:lpwstr>
  </prop:property>
  <prop:property fmtid="{D5CDD505-2E9C-101B-9397-08002B2CF9AE}" pid="4" name="CC_coloring">
    <vt:bool>false</vt:bool>
  </prop:property>
  <prop:property fmtid="{D5CDD505-2E9C-101B-9397-08002B2CF9AE}" pid="5" name="BrojStranica">
    <vt:i4>2</vt:i4>
  </prop:property>
</prop:Properties>
</file>